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D34FE6">
        <w:rPr>
          <w:rFonts w:ascii="Arial" w:hAnsi="Arial" w:cs="Arial" w:hint="eastAsia"/>
          <w:b/>
          <w:sz w:val="24"/>
          <w:szCs w:val="24"/>
          <w:lang w:eastAsia="zh-CN"/>
        </w:rPr>
        <w:t>2344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A80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42B49">
                <w:rPr>
                  <w:b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8F6F30" w:rsidP="00DC2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 w:rsidR="00DC29B8">
              <w:rPr>
                <w:rFonts w:hint="eastAsia"/>
                <w:b/>
                <w:sz w:val="28"/>
                <w:lang w:eastAsia="zh-CN"/>
              </w:rPr>
              <w:t>840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7835D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A809A5" w:rsidP="0001545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835D5">
                <w:rPr>
                  <w:rFonts w:hint="eastAsia"/>
                  <w:b/>
                  <w:sz w:val="28"/>
                  <w:lang w:eastAsia="zh-CN"/>
                </w:rPr>
                <w:t>16</w:t>
              </w:r>
              <w:r w:rsidR="00B42B49">
                <w:rPr>
                  <w:b/>
                  <w:sz w:val="28"/>
                </w:rPr>
                <w:t>.</w:t>
              </w:r>
              <w:r w:rsidR="00691F5F">
                <w:rPr>
                  <w:rFonts w:hint="eastAsia"/>
                  <w:b/>
                  <w:sz w:val="28"/>
                  <w:lang w:eastAsia="zh-CN"/>
                </w:rPr>
                <w:t>17</w:t>
              </w:r>
              <w:r w:rsidR="00B42B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A809A5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B42B49">
                <w:t>CATT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9212B5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TEI20, </w:t>
            </w:r>
            <w:r w:rsidR="00F07EEE"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A809A5" w:rsidP="00B56D2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75D66">
                <w:t>202</w:t>
              </w:r>
              <w:r w:rsidR="00775D66">
                <w:rPr>
                  <w:rFonts w:hint="eastAsia"/>
                  <w:lang w:eastAsia="zh-CN"/>
                </w:rPr>
                <w:t>5</w:t>
              </w:r>
              <w:r w:rsidR="001F43E1">
                <w:rPr>
                  <w:rFonts w:hint="eastAsia"/>
                  <w:lang w:eastAsia="zh-CN"/>
                </w:rPr>
                <w:t>-05</w:t>
              </w:r>
              <w:r w:rsidR="00B42B49">
                <w:t>-</w:t>
              </w:r>
              <w:r w:rsidR="00B56D29">
                <w:rPr>
                  <w:rFonts w:hint="eastAsia"/>
                  <w:lang w:eastAsia="zh-CN"/>
                </w:rPr>
                <w:t>09</w:t>
              </w:r>
            </w:fldSimple>
            <w:bookmarkStart w:id="1" w:name="_GoBack"/>
            <w:bookmarkEnd w:id="1"/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1F43E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A809A5" w:rsidP="000614B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42B49">
                <w:t>Rel-</w:t>
              </w:r>
            </w:fldSimple>
            <w:r w:rsidR="000614BB">
              <w:rPr>
                <w:rFonts w:hint="eastAsia"/>
                <w:lang w:eastAsia="zh-CN"/>
              </w:rPr>
              <w:t>16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F30" w:rsidRDefault="008F6F30">
      <w:pPr>
        <w:spacing w:after="0"/>
      </w:pPr>
      <w:r>
        <w:separator/>
      </w:r>
    </w:p>
  </w:endnote>
  <w:endnote w:type="continuationSeparator" w:id="0">
    <w:p w:rsidR="008F6F30" w:rsidRDefault="008F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F30" w:rsidRDefault="008F6F30">
      <w:pPr>
        <w:spacing w:after="0"/>
      </w:pPr>
      <w:r>
        <w:separator/>
      </w:r>
    </w:p>
  </w:footnote>
  <w:footnote w:type="continuationSeparator" w:id="0">
    <w:p w:rsidR="008F6F30" w:rsidRDefault="008F6F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E1A36"/>
    <w:rsid w:val="00403B27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37AC"/>
    <w:rsid w:val="006B46FB"/>
    <w:rsid w:val="006B49F2"/>
    <w:rsid w:val="006B51A4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6F30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809A5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56D29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E01DF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424E"/>
    <w:rsid w:val="00DC1691"/>
    <w:rsid w:val="00DC29B8"/>
    <w:rsid w:val="00DD0160"/>
    <w:rsid w:val="00DE27E1"/>
    <w:rsid w:val="00DE34CF"/>
    <w:rsid w:val="00DE68EC"/>
    <w:rsid w:val="00E13F3D"/>
    <w:rsid w:val="00E34898"/>
    <w:rsid w:val="00EA270C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0CCBD-AC7C-43AE-8133-74A39237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416</Words>
  <Characters>2372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</cp:lastModifiedBy>
  <cp:revision>185</cp:revision>
  <cp:lastPrinted>1900-12-31T22:00:00Z</cp:lastPrinted>
  <dcterms:created xsi:type="dcterms:W3CDTF">2020-02-03T08:32:00Z</dcterms:created>
  <dcterms:modified xsi:type="dcterms:W3CDTF">2025-05-09T20:34:00Z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